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34DD5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KYLLYNGHALL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793D9CA6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 Cutler.</w:t>
      </w:r>
    </w:p>
    <w:p w14:paraId="4BAF75F4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4CEFFA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9F1799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Kyrk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and his wife,</w:t>
      </w:r>
    </w:p>
    <w:p w14:paraId="595910E3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Agnes(q.v.),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Crees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Benedict </w:t>
      </w:r>
      <w:proofErr w:type="spellStart"/>
      <w:r>
        <w:rPr>
          <w:rFonts w:ascii="Times New Roman" w:hAnsi="Times New Roman" w:cs="Times New Roman"/>
          <w:sz w:val="24"/>
          <w:szCs w:val="24"/>
        </w:rPr>
        <w:t>Arnald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York(q.v.).</w:t>
      </w:r>
    </w:p>
    <w:p w14:paraId="48E9B92B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https://waalt.uh.edu/index.php/CP40/605:_K-Z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9718541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1F844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6E0087" w14:textId="77777777" w:rsidR="00FF3B3E" w:rsidRDefault="00FF3B3E" w:rsidP="00FF3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2022</w:t>
      </w:r>
    </w:p>
    <w:p w14:paraId="5F75397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07927" w14:textId="77777777" w:rsidR="00FF3B3E" w:rsidRDefault="00FF3B3E" w:rsidP="009139A6">
      <w:r>
        <w:separator/>
      </w:r>
    </w:p>
  </w:endnote>
  <w:endnote w:type="continuationSeparator" w:id="0">
    <w:p w14:paraId="2D0763BA" w14:textId="77777777" w:rsidR="00FF3B3E" w:rsidRDefault="00FF3B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DA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9D6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90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A31F2" w14:textId="77777777" w:rsidR="00FF3B3E" w:rsidRDefault="00FF3B3E" w:rsidP="009139A6">
      <w:r>
        <w:separator/>
      </w:r>
    </w:p>
  </w:footnote>
  <w:footnote w:type="continuationSeparator" w:id="0">
    <w:p w14:paraId="7F69B026" w14:textId="77777777" w:rsidR="00FF3B3E" w:rsidRDefault="00FF3B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C3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2B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DA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B3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35F50"/>
  <w15:chartTrackingRefBased/>
  <w15:docId w15:val="{3051927D-74F9-4677-B0CF-240C216C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3B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2022-06-21T08:40:00Z</dcterms:created>
  <dcterms:modified xsi:type="dcterms:W3CDTF">2022-06-21T08:41:00Z</dcterms:modified>
</cp:coreProperties>
</file>